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20A40A16" w:rsidR="00C67E66" w:rsidRPr="00CC6F83" w:rsidRDefault="002B051B" w:rsidP="002919F5">
      <w:pPr>
        <w:pStyle w:val="berschrift1"/>
      </w:pPr>
      <w:r>
        <w:t>Task 1: Mecanum vehicle with obstacle detection</w:t>
      </w:r>
    </w:p>
    <w:p w14:paraId="7D582400" w14:textId="6FB59FCE" w:rsidR="00C67E66" w:rsidRDefault="00E3739C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beginning task, students will learn how to navigate using a vehicle with Mecanum wheels. They will develop functions to abstract the movement processes. The vehicle will learn how to move in space and avoid obstacles and boundary lines.</w:t>
      </w:r>
    </w:p>
    <w:p w14:paraId="25C08A4A" w14:textId="7D84D3BD" w:rsidR="001B0D50" w:rsidRDefault="00F72A94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br/>
        <w:t>Omniwheels</w:t>
      </w:r>
      <w:r>
        <w:t xml:space="preserve"> </w:t>
      </w:r>
      <w:r>
        <w:rPr>
          <w:rFonts w:asciiTheme="minorBidi" w:hAnsiTheme="minorBidi"/>
        </w:rPr>
        <w:t>allow a vehicle to move in any direction at any time. On a Mecanum wheel, the rollers are placed at an angle to the main axle, allowing for omnidirectional driving manoeuvres.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67311F86" w:rsidR="00EF323F" w:rsidRPr="007F41DA" w:rsidRDefault="00E3739C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Controlling a vehicle with Mecanum wheels and detecting obstacles.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7910D388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Understanding the function and control of Mecanum wheels </w:t>
      </w:r>
    </w:p>
    <w:p w14:paraId="158FF2A8" w14:textId="77777777" w:rsidR="00E3739C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Easy to understand programming with state variables and functions</w:t>
      </w:r>
    </w:p>
    <w:p w14:paraId="4E5CE063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Detecting lines and obstacles using sensors (infrared, ultrasound)</w:t>
      </w:r>
    </w:p>
    <w:p w14:paraId="095A24BF" w14:textId="1E626B80" w:rsidR="00CF31E7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Navigation via motor pulses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381A1D46" w14:textId="2EF74FB1" w:rsidR="00E3739C" w:rsidRPr="007F41DA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45-90 minutes (one to two hours of instruction) to build the base model Mecanum vehicle with sensors using the building instructions, depending on their previous experience.</w:t>
      </w:r>
    </w:p>
    <w:p w14:paraId="5CE1DF4B" w14:textId="77777777" w:rsidR="00E3739C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To develop the programs to solve the programming tasks, students will need experience with the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, two to three hours of instruction (90-135 minutes). </w:t>
      </w:r>
    </w:p>
    <w:p w14:paraId="0FE548A4" w14:textId="60402A6B" w:rsidR="00303752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Completing the experimental tasks will require an additional 90-135 minutes.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594D71AC" w:rsidR="00642959" w:rsidRPr="0004739D" w:rsidRDefault="00B07D57" w:rsidP="0064295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02FFDD61" w14:textId="6C954F6C" w:rsidR="00642959" w:rsidRDefault="00642959" w:rsidP="00642959">
      <w:pPr>
        <w:pStyle w:val="berschrift1"/>
      </w:pPr>
      <w:r>
        <w:t>Task 1: Mecanum vehicle with obstacle detection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106E0AB3" w14:textId="77777777" w:rsidR="00E3739C" w:rsidRPr="009C6B9D" w:rsidRDefault="00E3739C" w:rsidP="00E3739C">
      <w:pPr>
        <w:pStyle w:val="AufzhlungTabelle"/>
      </w:pPr>
      <w:r>
        <w:t xml:space="preserve">PC for program development, local or via web interface. </w:t>
      </w:r>
    </w:p>
    <w:p w14:paraId="689D219C" w14:textId="77777777" w:rsidR="00E3739C" w:rsidRDefault="00E3739C" w:rsidP="00E3739C">
      <w:pPr>
        <w:pStyle w:val="AufzhlungTabelle"/>
      </w:pPr>
      <w:r>
        <w:t xml:space="preserve">USB cable or BLE or WiFi connection to transmit the program to the TXT4.0. </w:t>
      </w:r>
    </w:p>
    <w:p w14:paraId="4EE660C4" w14:textId="6F1F3A6E" w:rsidR="00642959" w:rsidRPr="009C6B9D" w:rsidRDefault="00E3739C" w:rsidP="00E3739C">
      <w:pPr>
        <w:pStyle w:val="AufzhlungTabelle"/>
      </w:pPr>
      <w:r>
        <w:t>Course sheet with black line in a closed circle, 2 cm wide (from the Robotics TXT 4.0 Base Set).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Further information</w:t>
      </w:r>
    </w:p>
    <w:p w14:paraId="33E1879B" w14:textId="35A4838E" w:rsidR="00642959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E1C0F7C" w14:textId="631BDB5A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Online diagram editor for creating state diagrams (Format drawio): </w:t>
      </w:r>
      <w:hyperlink r:id="rId11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4B5A2" w14:textId="77777777" w:rsidR="00F230FE" w:rsidRDefault="00F230FE">
      <w:r>
        <w:separator/>
      </w:r>
    </w:p>
  </w:endnote>
  <w:endnote w:type="continuationSeparator" w:id="0">
    <w:p w14:paraId="18C23930" w14:textId="77777777" w:rsidR="00F230FE" w:rsidRDefault="00F2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D5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D5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352E" w14:textId="77777777" w:rsidR="00F230FE" w:rsidRDefault="00F230FE">
      <w:r>
        <w:separator/>
      </w:r>
    </w:p>
  </w:footnote>
  <w:footnote w:type="continuationSeparator" w:id="0">
    <w:p w14:paraId="619E08F6" w14:textId="77777777" w:rsidR="00F230FE" w:rsidRDefault="00F23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391490A6" w:rsidR="008F1C46" w:rsidRPr="00A57C37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Omniwheels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2608474">
    <w:abstractNumId w:val="21"/>
  </w:num>
  <w:num w:numId="2" w16cid:durableId="565921666">
    <w:abstractNumId w:val="10"/>
  </w:num>
  <w:num w:numId="3" w16cid:durableId="1086347270">
    <w:abstractNumId w:val="10"/>
  </w:num>
  <w:num w:numId="4" w16cid:durableId="751777531">
    <w:abstractNumId w:val="10"/>
  </w:num>
  <w:num w:numId="5" w16cid:durableId="554394545">
    <w:abstractNumId w:val="10"/>
  </w:num>
  <w:num w:numId="6" w16cid:durableId="488442682">
    <w:abstractNumId w:val="10"/>
  </w:num>
  <w:num w:numId="7" w16cid:durableId="806823957">
    <w:abstractNumId w:val="10"/>
  </w:num>
  <w:num w:numId="8" w16cid:durableId="1433672598">
    <w:abstractNumId w:val="10"/>
  </w:num>
  <w:num w:numId="9" w16cid:durableId="1484078700">
    <w:abstractNumId w:val="10"/>
  </w:num>
  <w:num w:numId="10" w16cid:durableId="1042905800">
    <w:abstractNumId w:val="10"/>
  </w:num>
  <w:num w:numId="11" w16cid:durableId="495732955">
    <w:abstractNumId w:val="13"/>
  </w:num>
  <w:num w:numId="12" w16cid:durableId="832570146">
    <w:abstractNumId w:val="25"/>
  </w:num>
  <w:num w:numId="13" w16cid:durableId="1510440166">
    <w:abstractNumId w:val="12"/>
  </w:num>
  <w:num w:numId="14" w16cid:durableId="543250469">
    <w:abstractNumId w:val="28"/>
  </w:num>
  <w:num w:numId="15" w16cid:durableId="2117285475">
    <w:abstractNumId w:val="16"/>
  </w:num>
  <w:num w:numId="16" w16cid:durableId="736318292">
    <w:abstractNumId w:val="14"/>
  </w:num>
  <w:num w:numId="17" w16cid:durableId="1822892082">
    <w:abstractNumId w:val="15"/>
  </w:num>
  <w:num w:numId="18" w16cid:durableId="735667202">
    <w:abstractNumId w:val="17"/>
  </w:num>
  <w:num w:numId="19" w16cid:durableId="104084568">
    <w:abstractNumId w:val="27"/>
  </w:num>
  <w:num w:numId="20" w16cid:durableId="1087264114">
    <w:abstractNumId w:val="24"/>
  </w:num>
  <w:num w:numId="21" w16cid:durableId="482430287">
    <w:abstractNumId w:val="23"/>
  </w:num>
  <w:num w:numId="22" w16cid:durableId="673608947">
    <w:abstractNumId w:val="18"/>
  </w:num>
  <w:num w:numId="23" w16cid:durableId="283733547">
    <w:abstractNumId w:val="20"/>
  </w:num>
  <w:num w:numId="24" w16cid:durableId="2092501213">
    <w:abstractNumId w:val="19"/>
  </w:num>
  <w:num w:numId="25" w16cid:durableId="1486968819">
    <w:abstractNumId w:val="22"/>
  </w:num>
  <w:num w:numId="26" w16cid:durableId="1532839916">
    <w:abstractNumId w:val="26"/>
  </w:num>
  <w:num w:numId="27" w16cid:durableId="1377313222">
    <w:abstractNumId w:val="9"/>
  </w:num>
  <w:num w:numId="28" w16cid:durableId="1939167549">
    <w:abstractNumId w:val="7"/>
  </w:num>
  <w:num w:numId="29" w16cid:durableId="1169490650">
    <w:abstractNumId w:val="6"/>
  </w:num>
  <w:num w:numId="30" w16cid:durableId="1727218942">
    <w:abstractNumId w:val="5"/>
  </w:num>
  <w:num w:numId="31" w16cid:durableId="2104301322">
    <w:abstractNumId w:val="4"/>
  </w:num>
  <w:num w:numId="32" w16cid:durableId="1242789023">
    <w:abstractNumId w:val="8"/>
  </w:num>
  <w:num w:numId="33" w16cid:durableId="1149059736">
    <w:abstractNumId w:val="3"/>
  </w:num>
  <w:num w:numId="34" w16cid:durableId="977759407">
    <w:abstractNumId w:val="2"/>
  </w:num>
  <w:num w:numId="35" w16cid:durableId="1253321982">
    <w:abstractNumId w:val="1"/>
  </w:num>
  <w:num w:numId="36" w16cid:durableId="1689407584">
    <w:abstractNumId w:val="0"/>
  </w:num>
  <w:num w:numId="37" w16cid:durableId="195902227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130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2A09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57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1525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0CA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45445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eamonsters-2605.github.io/archive/mecanu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266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2021-09-28T08:29:00Z</dcterms:created>
  <dcterms:modified xsi:type="dcterms:W3CDTF">2023-04-04T15:12:00Z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